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E2" w:rsidRPr="00D112AD" w:rsidRDefault="007147E2" w:rsidP="004B33E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eastAsia="Times New Roman" w:hAnsi="Times New Roman"/>
          <w:sz w:val="28"/>
          <w:szCs w:val="28"/>
          <w:lang w:eastAsia="ru-RU"/>
        </w:rPr>
        <w:object w:dxaOrig="88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45528184" r:id="rId6"/>
        </w:object>
      </w:r>
    </w:p>
    <w:p w:rsidR="007147E2" w:rsidRPr="00D112AD" w:rsidRDefault="007147E2" w:rsidP="004B33E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7147E2" w:rsidRPr="00D112AD" w:rsidRDefault="007147E2" w:rsidP="004B33E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7147E2" w:rsidRPr="00D112AD" w:rsidRDefault="007147E2" w:rsidP="004B33E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7147E2" w:rsidRPr="00D112AD" w:rsidRDefault="007147E2" w:rsidP="004B33E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7147E2" w:rsidRPr="00D112AD" w:rsidRDefault="007147E2" w:rsidP="004B33E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 восьма позач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е</w:t>
      </w:r>
      <w:r w:rsidRPr="00D112A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ргова  сесія</w:t>
      </w:r>
    </w:p>
    <w:p w:rsidR="007147E2" w:rsidRPr="00D112AD" w:rsidRDefault="007147E2" w:rsidP="004B33E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7147E2" w:rsidRDefault="007147E2" w:rsidP="004B33E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7147E2" w:rsidRPr="00D112AD" w:rsidRDefault="007147E2" w:rsidP="004B33E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</w:p>
    <w:p w:rsidR="007147E2" w:rsidRPr="009B49E2" w:rsidRDefault="007147E2" w:rsidP="009B49E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B49E2">
        <w:rPr>
          <w:rFonts w:ascii="Times New Roman" w:hAnsi="Times New Roman"/>
          <w:bCs/>
          <w:sz w:val="28"/>
          <w:szCs w:val="28"/>
        </w:rPr>
        <w:t>12 березня 2020 року</w:t>
      </w:r>
      <w:r w:rsidRPr="009B49E2"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9B49E2">
        <w:rPr>
          <w:rFonts w:ascii="Times New Roman" w:hAnsi="Times New Roman"/>
          <w:sz w:val="28"/>
          <w:szCs w:val="28"/>
        </w:rPr>
        <w:tab/>
      </w:r>
      <w:r w:rsidRPr="009B49E2">
        <w:rPr>
          <w:rFonts w:ascii="Times New Roman" w:hAnsi="Times New Roman"/>
          <w:sz w:val="28"/>
          <w:szCs w:val="28"/>
        </w:rPr>
        <w:tab/>
      </w:r>
      <w:r w:rsidRPr="009B49E2">
        <w:rPr>
          <w:rFonts w:ascii="Times New Roman" w:hAnsi="Times New Roman"/>
          <w:sz w:val="28"/>
          <w:szCs w:val="28"/>
        </w:rPr>
        <w:tab/>
      </w:r>
      <w:r w:rsidRPr="009B49E2">
        <w:rPr>
          <w:rFonts w:ascii="Times New Roman" w:hAnsi="Times New Roman"/>
          <w:sz w:val="28"/>
          <w:szCs w:val="28"/>
        </w:rPr>
        <w:tab/>
      </w:r>
      <w:r w:rsidRPr="009B49E2">
        <w:rPr>
          <w:rFonts w:ascii="Times New Roman" w:hAnsi="Times New Roman"/>
          <w:sz w:val="28"/>
          <w:szCs w:val="28"/>
        </w:rPr>
        <w:tab/>
      </w:r>
      <w:r w:rsidRPr="009B49E2">
        <w:rPr>
          <w:rFonts w:ascii="Times New Roman" w:hAnsi="Times New Roman"/>
          <w:sz w:val="28"/>
          <w:szCs w:val="28"/>
        </w:rPr>
        <w:tab/>
      </w:r>
      <w:r w:rsidRPr="009B49E2">
        <w:rPr>
          <w:rFonts w:ascii="Times New Roman" w:hAnsi="Times New Roman"/>
          <w:sz w:val="28"/>
          <w:szCs w:val="28"/>
        </w:rPr>
        <w:tab/>
        <w:t xml:space="preserve">            №</w:t>
      </w:r>
      <w:r w:rsidRPr="009B49E2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>4</w:t>
      </w:r>
    </w:p>
    <w:p w:rsidR="007147E2" w:rsidRPr="00D112AD" w:rsidRDefault="007147E2" w:rsidP="004B33E4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ab/>
      </w:r>
    </w:p>
    <w:p w:rsidR="007147E2" w:rsidRPr="00D112AD" w:rsidRDefault="007147E2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 xml:space="preserve">Про затвердження нової редакції Статуту комунального підприємства  «Пологівська друкарня» Пологівської районної ради Запорізької області </w:t>
      </w:r>
    </w:p>
    <w:p w:rsidR="007147E2" w:rsidRDefault="007147E2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47E2" w:rsidRPr="00D112AD" w:rsidRDefault="007147E2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47E2" w:rsidRPr="00D112AD" w:rsidRDefault="007147E2" w:rsidP="00D112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з метою приведення установчих документів у відповідність до діючого законодавства, Пологівська районна рада ВИРІШИЛА:</w:t>
      </w:r>
    </w:p>
    <w:p w:rsidR="007147E2" w:rsidRPr="00D112AD" w:rsidRDefault="007147E2" w:rsidP="00D112AD">
      <w:pPr>
        <w:pStyle w:val="ListParagraph"/>
        <w:numPr>
          <w:ilvl w:val="0"/>
          <w:numId w:val="1"/>
        </w:numPr>
        <w:ind w:left="0" w:firstLine="729"/>
        <w:jc w:val="both"/>
        <w:rPr>
          <w:sz w:val="28"/>
          <w:szCs w:val="28"/>
        </w:rPr>
      </w:pPr>
      <w:r w:rsidRPr="00D112AD">
        <w:rPr>
          <w:color w:val="000000"/>
          <w:sz w:val="28"/>
          <w:szCs w:val="28"/>
        </w:rPr>
        <w:t xml:space="preserve">Збільшити статутний капітал комунального підприємства «Пологівська друкарня» Пологівської районної ради Запорізької області (ЄДРПОУ 02466671) на 18123 (вісімнадцять тисяч сто двадцять три ) грн. та затвердити його у розмірі 1232442 (один мільйон двісті тридцять дві тисячі   чотириста сорок дві) </w:t>
      </w:r>
      <w:r w:rsidRPr="00D112AD">
        <w:rPr>
          <w:sz w:val="28"/>
          <w:szCs w:val="28"/>
        </w:rPr>
        <w:t>грн.</w:t>
      </w:r>
    </w:p>
    <w:p w:rsidR="007147E2" w:rsidRPr="00D112AD" w:rsidRDefault="007147E2" w:rsidP="00D112AD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112AD">
        <w:rPr>
          <w:color w:val="000000"/>
          <w:sz w:val="28"/>
          <w:szCs w:val="28"/>
        </w:rPr>
        <w:t xml:space="preserve">Затвердити нову редакцію Статуту комунального підприємства «Пологівська друкарня» Пологівської районної ради Запорізької області </w:t>
      </w:r>
      <w:r w:rsidRPr="00D112AD">
        <w:rPr>
          <w:sz w:val="28"/>
          <w:szCs w:val="28"/>
        </w:rPr>
        <w:t>(додається).</w:t>
      </w:r>
    </w:p>
    <w:p w:rsidR="007147E2" w:rsidRPr="00D112AD" w:rsidRDefault="007147E2" w:rsidP="00D112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ab/>
        <w:t xml:space="preserve">3. Директору комунального підприємства </w:t>
      </w:r>
      <w:r w:rsidRPr="00D112AD">
        <w:rPr>
          <w:rFonts w:ascii="Times New Roman" w:hAnsi="Times New Roman"/>
          <w:color w:val="000000"/>
          <w:sz w:val="28"/>
          <w:szCs w:val="28"/>
        </w:rPr>
        <w:t>«Пологівська друкарня» Пологівської районної ради Запорізької області</w:t>
      </w:r>
      <w:r w:rsidRPr="00D112AD">
        <w:rPr>
          <w:rFonts w:ascii="Times New Roman" w:hAnsi="Times New Roman"/>
          <w:sz w:val="28"/>
          <w:szCs w:val="28"/>
        </w:rPr>
        <w:t xml:space="preserve"> провести державну реєстрацію статуту згідно діючого законодавства.</w:t>
      </w:r>
    </w:p>
    <w:p w:rsidR="007147E2" w:rsidRDefault="007147E2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147E2" w:rsidRDefault="007147E2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47E2" w:rsidRDefault="007147E2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47E2" w:rsidRPr="00D112AD" w:rsidRDefault="007147E2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47E2" w:rsidRPr="00D112AD" w:rsidRDefault="007147E2" w:rsidP="00D112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 xml:space="preserve">Голова ради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D112AD">
        <w:rPr>
          <w:rFonts w:ascii="Times New Roman" w:hAnsi="Times New Roman"/>
          <w:sz w:val="28"/>
          <w:szCs w:val="28"/>
          <w:lang w:eastAsia="ru-RU"/>
        </w:rPr>
        <w:t>О.П.Покутній</w:t>
      </w:r>
    </w:p>
    <w:p w:rsidR="007147E2" w:rsidRPr="00D112AD" w:rsidRDefault="007147E2" w:rsidP="004B33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147E2" w:rsidRPr="00D112AD" w:rsidRDefault="007147E2" w:rsidP="004B33E4">
      <w:pPr>
        <w:jc w:val="both"/>
      </w:pPr>
    </w:p>
    <w:sectPr w:rsidR="007147E2" w:rsidRPr="00D112AD" w:rsidSect="00CF5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420F"/>
    <w:multiLevelType w:val="hybridMultilevel"/>
    <w:tmpl w:val="9BBE4326"/>
    <w:lvl w:ilvl="0" w:tplc="E10AE382">
      <w:start w:val="1"/>
      <w:numFmt w:val="decimal"/>
      <w:lvlText w:val="%1."/>
      <w:lvlJc w:val="left"/>
      <w:pPr>
        <w:ind w:left="1114" w:hanging="4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3E4"/>
    <w:rsid w:val="00016453"/>
    <w:rsid w:val="00067F56"/>
    <w:rsid w:val="001F630D"/>
    <w:rsid w:val="00226687"/>
    <w:rsid w:val="002537BD"/>
    <w:rsid w:val="00297C77"/>
    <w:rsid w:val="003066E2"/>
    <w:rsid w:val="00314957"/>
    <w:rsid w:val="003C5ABB"/>
    <w:rsid w:val="00415934"/>
    <w:rsid w:val="004A5FD3"/>
    <w:rsid w:val="004B33E4"/>
    <w:rsid w:val="00590C4A"/>
    <w:rsid w:val="006109F5"/>
    <w:rsid w:val="00680532"/>
    <w:rsid w:val="007147E2"/>
    <w:rsid w:val="008F1E91"/>
    <w:rsid w:val="009B49E2"/>
    <w:rsid w:val="009F3671"/>
    <w:rsid w:val="00A67E23"/>
    <w:rsid w:val="00CE0F94"/>
    <w:rsid w:val="00CF52AC"/>
    <w:rsid w:val="00D112AD"/>
    <w:rsid w:val="00F43D39"/>
    <w:rsid w:val="00F86F40"/>
    <w:rsid w:val="00FE1B1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3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33E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993</Words>
  <Characters>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2020-02-28T07:24:00Z</dcterms:created>
  <dcterms:modified xsi:type="dcterms:W3CDTF">2020-03-12T12:23:00Z</dcterms:modified>
</cp:coreProperties>
</file>